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a937fd6" w14:textId="a937fd6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37782E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7782E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778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782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782E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782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782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A12B6-F1DF-420B-89DF-0571148E209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Dunja Banović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